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4E5" w:rsidRDefault="00FC44E5" w:rsidP="00FC44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KYNE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FC44E5" w:rsidRDefault="00FC44E5" w:rsidP="00FC44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4E5" w:rsidRDefault="00FC44E5" w:rsidP="00FC44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4E5" w:rsidRDefault="00FC44E5" w:rsidP="00FC44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FC44E5" w:rsidRDefault="00FC44E5" w:rsidP="00FC44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Harlow.</w:t>
      </w:r>
    </w:p>
    <w:p w:rsidR="00FC44E5" w:rsidRDefault="00FC44E5" w:rsidP="00FC44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24-31)</w:t>
      </w:r>
    </w:p>
    <w:p w:rsidR="00FC44E5" w:rsidRDefault="00FC44E5" w:rsidP="00FC44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4E5" w:rsidRDefault="00FC44E5" w:rsidP="00FC44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4E5" w:rsidRPr="000E4FF1" w:rsidRDefault="00FC44E5" w:rsidP="00FC44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</w:p>
    <w:p w:rsidR="00DD5B8A" w:rsidRPr="00FC44E5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FC44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4E5" w:rsidRDefault="00FC44E5" w:rsidP="00564E3C">
      <w:pPr>
        <w:spacing w:after="0" w:line="240" w:lineRule="auto"/>
      </w:pPr>
      <w:r>
        <w:separator/>
      </w:r>
    </w:p>
  </w:endnote>
  <w:endnote w:type="continuationSeparator" w:id="0">
    <w:p w:rsidR="00FC44E5" w:rsidRDefault="00FC44E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C44E5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4E5" w:rsidRDefault="00FC44E5" w:rsidP="00564E3C">
      <w:pPr>
        <w:spacing w:after="0" w:line="240" w:lineRule="auto"/>
      </w:pPr>
      <w:r>
        <w:separator/>
      </w:r>
    </w:p>
  </w:footnote>
  <w:footnote w:type="continuationSeparator" w:id="0">
    <w:p w:rsidR="00FC44E5" w:rsidRDefault="00FC44E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E5"/>
    <w:rsid w:val="00372DC6"/>
    <w:rsid w:val="00564E3C"/>
    <w:rsid w:val="0064591D"/>
    <w:rsid w:val="00DD5B8A"/>
    <w:rsid w:val="00EB41B8"/>
    <w:rsid w:val="00F14DE1"/>
    <w:rsid w:val="00FC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AC27E"/>
  <w15:chartTrackingRefBased/>
  <w15:docId w15:val="{04DAD991-F890-445E-B500-8B92C624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2016-02-18T21:48:00Z</dcterms:created>
  <dcterms:modified xsi:type="dcterms:W3CDTF">2016-02-18T21:48:00Z</dcterms:modified>
</cp:coreProperties>
</file>